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suppressAutoHyphens w:val="false"/>
        <w:spacing w:lineRule="auto" w:line="254" w:before="0" w:after="0"/>
        <w:ind w:hanging="0" w:end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24"/>
        <w:gridCol w:w="3260"/>
        <w:gridCol w:w="1080"/>
        <w:gridCol w:w="1121"/>
        <w:gridCol w:w="1327"/>
      </w:tblGrid>
      <w:tr>
        <w:trPr>
          <w:trHeight w:val="600" w:hRule="atLeast"/>
        </w:trPr>
        <w:tc>
          <w:tcPr>
            <w:tcW w:w="79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BDD6EE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>ΕΙΔΟΣ Ηλεκτρική Οθόνη Προβολής Projector Τοίχου</w:t>
            </w:r>
          </w:p>
        </w:tc>
      </w:tr>
      <w:tr>
        <w:trPr>
          <w:trHeight w:val="654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  <w:t>Ηλεκτρική Οθόνη Προβολής Projector Τοίχου MTS-100/16:9 με Λόγο Εικόνας 16:9 220x120cm / 100"</w:t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>
      <w:pPr>
        <w:pStyle w:val="Normal"/>
        <w:spacing w:lineRule="auto" w:line="254" w:before="0" w:after="80"/>
        <w:jc w:val="start"/>
        <w:rPr>
          <w:lang w:val="el-GR"/>
        </w:rPr>
      </w:pPr>
      <w:r>
        <w:rPr>
          <w:rFonts w:cs="Times New Roman" w:ascii="Times New Roman" w:hAnsi="Times New Roman"/>
          <w:lang w:val="el-GR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120"/>
        <w:jc w:val="both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20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l-G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l-G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15f5c"/>
    <w:pPr>
      <w:widowControl/>
      <w:suppressAutoHyphens w:val="true"/>
      <w:bidi w:val="0"/>
      <w:spacing w:lineRule="auto" w:line="240" w:before="0" w:after="120"/>
      <w:jc w:val="both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en-GB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normalwithoutspacing" w:customStyle="1">
    <w:name w:val="normal_without_spacing"/>
    <w:basedOn w:val="Normal"/>
    <w:qFormat/>
    <w:rsid w:val="00115f5c"/>
    <w:pPr>
      <w:spacing w:before="0" w:after="60"/>
    </w:pPr>
    <w:rPr>
      <w:lang w:val="el-GR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5A133872</Template>
  <TotalTime>30</TotalTime>
  <Application>LibreOffice/25.2.6.2$Linux_X86_64 LibreOffice_project/520$Build-2</Application>
  <AppVersion>15.0000</AppVersion>
  <Pages>1</Pages>
  <Words>42</Words>
  <Characters>264</Characters>
  <CharactersWithSpaces>297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2025-04-09T12:40:00Z</dcterms:created>
  <dc:creator>CHATZIGIANNIS KONSTANTINOS</dc:creator>
  <dc:description/>
  <dc:language>en-US</dc:language>
  <cp:lastModifiedBy/>
  <dcterms:modified xsi:type="dcterms:W3CDTF">2025-10-16T15:21:31Z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